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DB7" w:rsidRDefault="00EB0DB7" w:rsidP="00EB0DB7">
      <w:pPr>
        <w:pStyle w:val="NoSpacing"/>
      </w:pPr>
      <w:r>
        <w:rPr>
          <w:u w:val="single"/>
        </w:rPr>
        <w:t>William FRENSHE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B0DB7" w:rsidRDefault="00EB0DB7" w:rsidP="00EB0DB7">
      <w:pPr>
        <w:pStyle w:val="NoSpacing"/>
      </w:pPr>
      <w:r>
        <w:t>of Seaford, Sussex. Yeoman.</w:t>
      </w:r>
    </w:p>
    <w:p w:rsidR="00EB0DB7" w:rsidRDefault="00EB0DB7" w:rsidP="00EB0DB7">
      <w:pPr>
        <w:pStyle w:val="NoSpacing"/>
      </w:pPr>
    </w:p>
    <w:p w:rsidR="00EB0DB7" w:rsidRDefault="00EB0DB7" w:rsidP="00EB0DB7">
      <w:pPr>
        <w:pStyle w:val="NoSpacing"/>
      </w:pPr>
    </w:p>
    <w:p w:rsidR="00EB0DB7" w:rsidRDefault="00EB0DB7" w:rsidP="00EB0DB7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 1446-52 p.360)</w:t>
      </w:r>
    </w:p>
    <w:p w:rsidR="00EB0DB7" w:rsidRDefault="00EB0DB7" w:rsidP="00EB0DB7">
      <w:pPr>
        <w:pStyle w:val="NoSpacing"/>
      </w:pPr>
    </w:p>
    <w:p w:rsidR="00EB0DB7" w:rsidRDefault="00EB0DB7" w:rsidP="00EB0DB7">
      <w:pPr>
        <w:pStyle w:val="NoSpacing"/>
      </w:pPr>
    </w:p>
    <w:p w:rsidR="00EB0DB7" w:rsidRPr="00F32089" w:rsidRDefault="00EB0DB7" w:rsidP="00EB0DB7">
      <w:pPr>
        <w:pStyle w:val="NoSpacing"/>
      </w:pPr>
      <w:r>
        <w:t>8 October 2016</w:t>
      </w:r>
    </w:p>
    <w:p w:rsidR="006B2F86" w:rsidRPr="00EB0DB7" w:rsidRDefault="00EB0DB7" w:rsidP="00E71FC3">
      <w:pPr>
        <w:pStyle w:val="NoSpacing"/>
      </w:pPr>
      <w:bookmarkStart w:id="0" w:name="_GoBack"/>
      <w:bookmarkEnd w:id="0"/>
    </w:p>
    <w:sectPr w:rsidR="006B2F86" w:rsidRPr="00EB0D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DB7" w:rsidRDefault="00EB0DB7" w:rsidP="00E71FC3">
      <w:pPr>
        <w:spacing w:after="0" w:line="240" w:lineRule="auto"/>
      </w:pPr>
      <w:r>
        <w:separator/>
      </w:r>
    </w:p>
  </w:endnote>
  <w:endnote w:type="continuationSeparator" w:id="0">
    <w:p w:rsidR="00EB0DB7" w:rsidRDefault="00EB0D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DB7" w:rsidRDefault="00EB0DB7" w:rsidP="00E71FC3">
      <w:pPr>
        <w:spacing w:after="0" w:line="240" w:lineRule="auto"/>
      </w:pPr>
      <w:r>
        <w:separator/>
      </w:r>
    </w:p>
  </w:footnote>
  <w:footnote w:type="continuationSeparator" w:id="0">
    <w:p w:rsidR="00EB0DB7" w:rsidRDefault="00EB0D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DB7"/>
    <w:rsid w:val="001A7C09"/>
    <w:rsid w:val="00733BE7"/>
    <w:rsid w:val="00AB52E8"/>
    <w:rsid w:val="00B16D3F"/>
    <w:rsid w:val="00E71FC3"/>
    <w:rsid w:val="00EB0DB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DD8A4"/>
  <w15:chartTrackingRefBased/>
  <w15:docId w15:val="{1DC2F60B-32C3-4EE9-B4C2-A0A294536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2016-10-08T19:35:00Z</dcterms:created>
  <dcterms:modified xsi:type="dcterms:W3CDTF">2016-10-08T19:36:00Z</dcterms:modified>
</cp:coreProperties>
</file>